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0215E18A" w:rsidR="005F541E" w:rsidRDefault="005F541E" w:rsidP="005F541E">
      <w:pPr>
        <w:ind w:left="5664" w:firstLine="708"/>
      </w:pPr>
      <w:r>
        <w:t xml:space="preserve">Katowice </w:t>
      </w:r>
      <w:r w:rsidR="009C1DFC">
        <w:t>......................................</w:t>
      </w:r>
    </w:p>
    <w:p w14:paraId="1C7A135F" w14:textId="1245EBC0" w:rsidR="009C1DFC" w:rsidRDefault="009C1DFC" w:rsidP="005F541E">
      <w:pPr>
        <w:ind w:left="5664" w:firstLine="708"/>
      </w:pPr>
    </w:p>
    <w:p w14:paraId="1F71CCC4" w14:textId="77777777" w:rsidR="009C1DFC" w:rsidRDefault="009C1DFC" w:rsidP="005F541E">
      <w:pPr>
        <w:ind w:left="5664" w:firstLine="708"/>
      </w:pPr>
    </w:p>
    <w:p w14:paraId="00C2FAAE" w14:textId="4DD71046" w:rsidR="009C1DFC" w:rsidRDefault="009C1DFC" w:rsidP="009C1DFC">
      <w:pPr>
        <w:jc w:val="center"/>
      </w:pPr>
      <w:r>
        <w:t>PROTOKÓŁ ODBIORU SIECI CIEPŁOWNICZEJ PREIZOLO</w:t>
      </w:r>
      <w:bookmarkStart w:id="0" w:name="_GoBack"/>
      <w:bookmarkEnd w:id="0"/>
      <w:r>
        <w:t>WANEJ</w:t>
      </w:r>
    </w:p>
    <w:p w14:paraId="53179ADC" w14:textId="38647498" w:rsidR="009C1DFC" w:rsidRDefault="009C1DFC" w:rsidP="009C1DFC">
      <w:pPr>
        <w:jc w:val="center"/>
      </w:pPr>
      <w:r>
        <w:t>KWALIFIKACJA ODCINKA SIECI CIEPŁOWNICZEJ DO ZASYPANIA</w:t>
      </w:r>
    </w:p>
    <w:p w14:paraId="00D9BE05" w14:textId="77777777" w:rsidR="009C1DFC" w:rsidRDefault="009C1DFC" w:rsidP="009C1DFC">
      <w:pPr>
        <w:jc w:val="center"/>
      </w:pPr>
    </w:p>
    <w:p w14:paraId="4B9CC5DC" w14:textId="246935A1" w:rsidR="009C1DFC" w:rsidRPr="009C1DFC" w:rsidRDefault="009C1DFC" w:rsidP="009C1DFC">
      <w:pPr>
        <w:rPr>
          <w:sz w:val="22"/>
          <w:szCs w:val="22"/>
        </w:rPr>
      </w:pPr>
      <w:r w:rsidRPr="009C1DFC">
        <w:rPr>
          <w:sz w:val="22"/>
          <w:szCs w:val="22"/>
        </w:rPr>
        <w:t>Nazwa projektu :</w:t>
      </w:r>
    </w:p>
    <w:p w14:paraId="585F695A" w14:textId="733B304F" w:rsidR="009C1DFC" w:rsidRPr="009C1DFC" w:rsidRDefault="009C1DFC" w:rsidP="009C1DFC">
      <w:pPr>
        <w:rPr>
          <w:sz w:val="22"/>
          <w:szCs w:val="22"/>
        </w:rPr>
      </w:pPr>
      <w:r w:rsidRPr="009C1DFC">
        <w:rPr>
          <w:sz w:val="22"/>
          <w:szCs w:val="22"/>
        </w:rPr>
        <w:t>,,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.”</w:t>
      </w:r>
    </w:p>
    <w:p w14:paraId="40B94A33" w14:textId="1F6057FA" w:rsidR="009C1DFC" w:rsidRPr="009C1DFC" w:rsidRDefault="009C1DFC" w:rsidP="009C1DFC">
      <w:pPr>
        <w:rPr>
          <w:sz w:val="22"/>
          <w:szCs w:val="22"/>
        </w:rPr>
      </w:pPr>
    </w:p>
    <w:p w14:paraId="4E1BD64E" w14:textId="77777777" w:rsidR="009C1DFC" w:rsidRPr="009C1DFC" w:rsidRDefault="009C1DFC" w:rsidP="009C1DFC">
      <w:pPr>
        <w:rPr>
          <w:sz w:val="22"/>
          <w:szCs w:val="22"/>
        </w:rPr>
      </w:pPr>
    </w:p>
    <w:p w14:paraId="5F599921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W dniu/dniach*: ........................ na odcinku/odcinkach* sieci: od ………………… do …………………… sprawdzono zachowanie wymaganych odległości pomiędzy rurociągami oraz ścianami wykopu, wykonanie i zabezpieczenie stref kompensacyjnych, przejść przez przegrody budowlane, bloków punktów stałych, studni zaworowych, zabezpieczenia odsłoniętych powierzchni czołowych pianki PUR, usunięcia podkładów montażowych (1), usunięcia z wykopu kamieni, zanieczyszczeń i resztek budowlanych.</w:t>
      </w:r>
    </w:p>
    <w:p w14:paraId="0B54755C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Stwierdzono prawidłowe* / nieprawidłowe* wykonania wszystkich czynności montażowych.</w:t>
      </w:r>
    </w:p>
    <w:p w14:paraId="42271341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Zakończono pomiary geodezyjne i stwierdzono prawidłowe* / nieprawidłowe* ułożenie rurociągów sieci ciepłowniczej.</w:t>
      </w:r>
    </w:p>
    <w:p w14:paraId="701A6D5E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W dniu: ............................... wykonano zasypkę piaskową prawidłowo o właściwej grubości i odpowiednio zagęszczono / nieprawidłowo*</w:t>
      </w:r>
    </w:p>
    <w:p w14:paraId="40E2974D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Taśma ostrzegawcza została ułożona prawidłowo* / nieprawidłowo*.</w:t>
      </w:r>
    </w:p>
    <w:p w14:paraId="4FD32B08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Uwagi : …………………………………………………………………….</w:t>
      </w:r>
    </w:p>
    <w:p w14:paraId="7326A560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…………………………………………………………………….</w:t>
      </w:r>
    </w:p>
    <w:p w14:paraId="2CA33B0E" w14:textId="7777777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Sieć ciepłowniczą zakwalifikowano* / nie zakwalifikowano* do zasypania gruntem rodzimym i uruchomienia</w:t>
      </w:r>
    </w:p>
    <w:p w14:paraId="530D248B" w14:textId="3A8ECA33" w:rsidR="005F541E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Wykonawca oświadcza, że roboty zostały wykonane zgodnie z projektem technicznym.</w:t>
      </w:r>
    </w:p>
    <w:p w14:paraId="12EFD1AF" w14:textId="154BE12C" w:rsidR="009C1DFC" w:rsidRPr="009C1DFC" w:rsidRDefault="009C1DFC" w:rsidP="009C1DFC">
      <w:pPr>
        <w:spacing w:line="360" w:lineRule="auto"/>
        <w:rPr>
          <w:sz w:val="22"/>
          <w:szCs w:val="22"/>
        </w:rPr>
      </w:pPr>
    </w:p>
    <w:p w14:paraId="1B0A0A1C" w14:textId="51D22547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 xml:space="preserve">Na tym protokół zakończono i podpisano </w:t>
      </w:r>
    </w:p>
    <w:p w14:paraId="05ECE678" w14:textId="39ECAA72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 xml:space="preserve">Przedstawiciel Zamawiającego </w:t>
      </w:r>
    </w:p>
    <w:p w14:paraId="4753B274" w14:textId="4AA60B58" w:rsidR="009C1DFC" w:rsidRDefault="009C1DFC" w:rsidP="009C1DFC">
      <w:pPr>
        <w:spacing w:line="360" w:lineRule="auto"/>
      </w:pPr>
      <w:r w:rsidRPr="009C1DFC">
        <w:rPr>
          <w:sz w:val="22"/>
          <w:szCs w:val="22"/>
        </w:rPr>
        <w:t>1.Inspektor Nadzoru</w:t>
      </w:r>
      <w:r>
        <w:tab/>
        <w:t>...................................................</w:t>
      </w:r>
      <w:r>
        <w:tab/>
      </w:r>
      <w:r>
        <w:tab/>
      </w:r>
      <w:r>
        <w:tab/>
        <w:t>........................................</w:t>
      </w:r>
    </w:p>
    <w:p w14:paraId="5F0E05CF" w14:textId="02B6E88D" w:rsidR="009C1DFC" w:rsidRPr="009C1DFC" w:rsidRDefault="009C1DFC" w:rsidP="009C1DFC">
      <w:pPr>
        <w:spacing w:line="360" w:lineRule="auto"/>
        <w:rPr>
          <w:i/>
          <w:iCs/>
        </w:rPr>
      </w:pPr>
      <w:r>
        <w:tab/>
      </w:r>
      <w:r>
        <w:tab/>
      </w:r>
      <w:r>
        <w:tab/>
      </w:r>
      <w:r>
        <w:tab/>
      </w:r>
      <w:bookmarkStart w:id="1" w:name="_Hlk40440891"/>
      <w:r w:rsidRPr="009C1DFC">
        <w:rPr>
          <w:i/>
          <w:iCs/>
        </w:rPr>
        <w:t>(Imie i Nazwisko)</w:t>
      </w:r>
      <w:r w:rsidRPr="009C1DFC">
        <w:rPr>
          <w:i/>
          <w:iCs/>
        </w:rPr>
        <w:tab/>
      </w:r>
      <w:r w:rsidRPr="009C1DFC">
        <w:rPr>
          <w:i/>
          <w:iCs/>
        </w:rPr>
        <w:tab/>
      </w:r>
      <w:r w:rsidRPr="009C1DFC">
        <w:rPr>
          <w:i/>
          <w:iCs/>
        </w:rPr>
        <w:tab/>
      </w:r>
      <w:r w:rsidRPr="009C1DFC">
        <w:rPr>
          <w:i/>
          <w:iCs/>
        </w:rPr>
        <w:tab/>
      </w:r>
      <w:r w:rsidRPr="009C1DFC">
        <w:rPr>
          <w:i/>
          <w:iCs/>
        </w:rPr>
        <w:tab/>
        <w:t>(Podpis)</w:t>
      </w:r>
      <w:bookmarkEnd w:id="1"/>
    </w:p>
    <w:p w14:paraId="36CABEC7" w14:textId="28F9DEC8" w:rsidR="009C1DFC" w:rsidRPr="009C1DFC" w:rsidRDefault="009C1DFC" w:rsidP="009C1DFC">
      <w:pPr>
        <w:spacing w:line="360" w:lineRule="auto"/>
        <w:rPr>
          <w:sz w:val="22"/>
          <w:szCs w:val="22"/>
        </w:rPr>
      </w:pPr>
      <w:r w:rsidRPr="009C1DFC">
        <w:rPr>
          <w:sz w:val="22"/>
          <w:szCs w:val="22"/>
        </w:rPr>
        <w:t>Przedstawiciel Wykonawcy</w:t>
      </w:r>
    </w:p>
    <w:p w14:paraId="14E46DDC" w14:textId="3C3B8E51" w:rsidR="009C1DFC" w:rsidRDefault="009C1DFC" w:rsidP="009C1DFC">
      <w:pPr>
        <w:spacing w:line="360" w:lineRule="auto"/>
      </w:pPr>
      <w:r>
        <w:t>2. .................................</w:t>
      </w:r>
      <w:r>
        <w:tab/>
        <w:t>....................................................</w:t>
      </w:r>
      <w:r>
        <w:tab/>
      </w:r>
      <w:r>
        <w:tab/>
      </w:r>
      <w:r>
        <w:tab/>
        <w:t>..........................................</w:t>
      </w:r>
    </w:p>
    <w:p w14:paraId="53CF9A75" w14:textId="1CB5C8B0" w:rsidR="009C1DFC" w:rsidRDefault="009C1DFC" w:rsidP="009C1DFC">
      <w:pPr>
        <w:spacing w:line="360" w:lineRule="auto"/>
      </w:pPr>
      <w:r>
        <w:tab/>
      </w:r>
      <w:r>
        <w:tab/>
      </w:r>
      <w:r>
        <w:tab/>
      </w:r>
      <w:r>
        <w:tab/>
      </w:r>
      <w:r w:rsidRPr="009C1DFC">
        <w:rPr>
          <w:i/>
          <w:iCs/>
        </w:rPr>
        <w:t>(Imie i Nazwisko)</w:t>
      </w:r>
      <w:r w:rsidRPr="009C1DFC">
        <w:rPr>
          <w:i/>
          <w:iCs/>
        </w:rPr>
        <w:tab/>
      </w:r>
      <w:r w:rsidRPr="009C1DFC">
        <w:rPr>
          <w:i/>
          <w:iCs/>
        </w:rPr>
        <w:tab/>
      </w:r>
      <w:r w:rsidRPr="009C1DFC">
        <w:rPr>
          <w:i/>
          <w:iCs/>
        </w:rPr>
        <w:tab/>
      </w:r>
      <w:r w:rsidRPr="009C1DFC">
        <w:rPr>
          <w:i/>
          <w:iCs/>
        </w:rPr>
        <w:tab/>
      </w:r>
      <w:r w:rsidRPr="009C1DFC">
        <w:rPr>
          <w:i/>
          <w:iCs/>
        </w:rPr>
        <w:tab/>
        <w:t>(Podpis)</w:t>
      </w:r>
    </w:p>
    <w:sectPr w:rsidR="009C1DFC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FC5B0" w14:textId="77777777" w:rsidR="00691A7F" w:rsidRDefault="00691A7F" w:rsidP="00B11E33">
      <w:pPr>
        <w:spacing w:line="240" w:lineRule="auto"/>
      </w:pPr>
      <w:r>
        <w:separator/>
      </w:r>
    </w:p>
  </w:endnote>
  <w:endnote w:type="continuationSeparator" w:id="0">
    <w:p w14:paraId="086D56C8" w14:textId="77777777" w:rsidR="00691A7F" w:rsidRDefault="00691A7F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AAEA6" w14:textId="77777777" w:rsidR="00691A7F" w:rsidRDefault="00691A7F" w:rsidP="00B11E33">
      <w:pPr>
        <w:spacing w:line="240" w:lineRule="auto"/>
      </w:pPr>
      <w:r>
        <w:separator/>
      </w:r>
    </w:p>
  </w:footnote>
  <w:footnote w:type="continuationSeparator" w:id="0">
    <w:p w14:paraId="41666ADC" w14:textId="77777777" w:rsidR="00691A7F" w:rsidRDefault="00691A7F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77777777" w:rsidR="00504CF2" w:rsidRDefault="00B11E33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075A6A" w14:textId="7D385129" w:rsidR="00504CF2" w:rsidRPr="008D14E7" w:rsidRDefault="008D14E7" w:rsidP="00504CF2">
    <w:pPr>
      <w:pStyle w:val="Nagwek"/>
      <w:tabs>
        <w:tab w:val="left" w:pos="2231"/>
      </w:tabs>
      <w:rPr>
        <w:rFonts w:ascii="Arial" w:hAnsi="Arial" w:cs="Arial"/>
        <w:sz w:val="18"/>
        <w:szCs w:val="18"/>
        <w:shd w:val="clear" w:color="auto" w:fill="FFFFFF"/>
      </w:rPr>
    </w:pPr>
    <w:r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 xml:space="preserve">                                                                                                                                                </w:t>
    </w:r>
    <w:r w:rsidRPr="008D14E7">
      <w:rPr>
        <w:rFonts w:ascii="Arial" w:hAnsi="Arial" w:cs="Arial"/>
        <w:sz w:val="18"/>
        <w:szCs w:val="18"/>
        <w:shd w:val="clear" w:color="auto" w:fill="FFFFFF"/>
      </w:rPr>
      <w:t>Załącznik nr 10</w:t>
    </w: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77777777" w:rsidR="00504CF2" w:rsidRPr="00A753AB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E5B95"/>
    <w:rsid w:val="00154717"/>
    <w:rsid w:val="0017735B"/>
    <w:rsid w:val="00180FD0"/>
    <w:rsid w:val="00280525"/>
    <w:rsid w:val="002827DC"/>
    <w:rsid w:val="00340503"/>
    <w:rsid w:val="003F0D80"/>
    <w:rsid w:val="00406113"/>
    <w:rsid w:val="00450DA5"/>
    <w:rsid w:val="00474E7A"/>
    <w:rsid w:val="004B5863"/>
    <w:rsid w:val="005031AD"/>
    <w:rsid w:val="00503EA7"/>
    <w:rsid w:val="00503EBC"/>
    <w:rsid w:val="00504CF2"/>
    <w:rsid w:val="00553A57"/>
    <w:rsid w:val="00580C74"/>
    <w:rsid w:val="005C7062"/>
    <w:rsid w:val="005F541E"/>
    <w:rsid w:val="006024BC"/>
    <w:rsid w:val="00633C3A"/>
    <w:rsid w:val="0068417C"/>
    <w:rsid w:val="00691A7F"/>
    <w:rsid w:val="006D3794"/>
    <w:rsid w:val="006E3DBA"/>
    <w:rsid w:val="00753E0D"/>
    <w:rsid w:val="007C75CA"/>
    <w:rsid w:val="007E4CFC"/>
    <w:rsid w:val="007F15A1"/>
    <w:rsid w:val="00805D7E"/>
    <w:rsid w:val="008B0AF1"/>
    <w:rsid w:val="008D14E7"/>
    <w:rsid w:val="008E2E03"/>
    <w:rsid w:val="0093057F"/>
    <w:rsid w:val="0099521D"/>
    <w:rsid w:val="009A04F5"/>
    <w:rsid w:val="009C1DFC"/>
    <w:rsid w:val="00A31443"/>
    <w:rsid w:val="00A731CB"/>
    <w:rsid w:val="00A753AB"/>
    <w:rsid w:val="00B11E33"/>
    <w:rsid w:val="00B516A3"/>
    <w:rsid w:val="00B844F0"/>
    <w:rsid w:val="00B96B53"/>
    <w:rsid w:val="00BC0EBB"/>
    <w:rsid w:val="00BF0D5A"/>
    <w:rsid w:val="00C771C0"/>
    <w:rsid w:val="00CD2B18"/>
    <w:rsid w:val="00CE648C"/>
    <w:rsid w:val="00D15F99"/>
    <w:rsid w:val="00D225DF"/>
    <w:rsid w:val="00DA2536"/>
    <w:rsid w:val="00DE60D1"/>
    <w:rsid w:val="00DF1AE4"/>
    <w:rsid w:val="00E65306"/>
    <w:rsid w:val="00F62900"/>
    <w:rsid w:val="00F72DE2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CFC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9D6F9-6F13-4EFC-BC95-E471D8DF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7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3</cp:revision>
  <cp:lastPrinted>2020-02-17T11:19:00Z</cp:lastPrinted>
  <dcterms:created xsi:type="dcterms:W3CDTF">2020-05-15T11:16:00Z</dcterms:created>
  <dcterms:modified xsi:type="dcterms:W3CDTF">2024-02-02T10:36:00Z</dcterms:modified>
</cp:coreProperties>
</file>